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39B17" w14:textId="77777777" w:rsidR="00B22752" w:rsidRDefault="00B22752" w:rsidP="00B2275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u w:val="single"/>
          <w:shd w:val="clear" w:color="auto" w:fill="FFFFFF"/>
        </w:rPr>
        <w:t>Hegin</w:t>
      </w:r>
      <w:proofErr w:type="spellEnd"/>
      <w:r>
        <w:rPr>
          <w:rFonts w:cs="Times New Roman"/>
          <w:color w:val="282B30"/>
          <w:szCs w:val="24"/>
          <w:u w:val="single"/>
          <w:shd w:val="clear" w:color="auto" w:fill="FFFFFF"/>
        </w:rPr>
        <w:t xml:space="preserve"> KELSALE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65F16FE2" w14:textId="77777777" w:rsidR="00B22752" w:rsidRDefault="00B22752" w:rsidP="00B2275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7A5E2995" w14:textId="77777777" w:rsidR="00B22752" w:rsidRDefault="00B22752" w:rsidP="00B2275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96E3C55" w14:textId="77777777" w:rsidR="00B22752" w:rsidRDefault="00B22752" w:rsidP="00B2275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50D3E73" w14:textId="77777777" w:rsidR="00B22752" w:rsidRDefault="00B22752" w:rsidP="00B2275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4821BD1C" w14:textId="77777777" w:rsidR="00B22752" w:rsidRDefault="00B22752" w:rsidP="00B2275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5160B443" w14:textId="77777777" w:rsidR="00B22752" w:rsidRPr="00065994" w:rsidRDefault="00B22752" w:rsidP="00B22752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05F0470F" w14:textId="77777777" w:rsidR="00B22752" w:rsidRDefault="00B22752" w:rsidP="00B22752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6DE2C052" w14:textId="77777777" w:rsidR="00B22752" w:rsidRDefault="00B22752" w:rsidP="00B2275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EF8FAA2" w14:textId="77777777" w:rsidR="00B22752" w:rsidRDefault="00B22752" w:rsidP="00B2275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0B3E19C" w14:textId="77777777" w:rsidR="00B22752" w:rsidRDefault="00B22752" w:rsidP="00B2275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February 2024</w:t>
      </w:r>
    </w:p>
    <w:p w14:paraId="753E7A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23909" w14:textId="77777777" w:rsidR="00B22752" w:rsidRDefault="00B22752" w:rsidP="009139A6">
      <w:r>
        <w:separator/>
      </w:r>
    </w:p>
  </w:endnote>
  <w:endnote w:type="continuationSeparator" w:id="0">
    <w:p w14:paraId="5EA7CC3F" w14:textId="77777777" w:rsidR="00B22752" w:rsidRDefault="00B227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F78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A85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B60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B6E67" w14:textId="77777777" w:rsidR="00B22752" w:rsidRDefault="00B22752" w:rsidP="009139A6">
      <w:r>
        <w:separator/>
      </w:r>
    </w:p>
  </w:footnote>
  <w:footnote w:type="continuationSeparator" w:id="0">
    <w:p w14:paraId="62B3A1F5" w14:textId="77777777" w:rsidR="00B22752" w:rsidRDefault="00B227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19F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B3F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203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752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22752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F94C6"/>
  <w15:chartTrackingRefBased/>
  <w15:docId w15:val="{A4779A4F-5537-4A8E-8C42-346FEC561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2024-04-20T19:28:00Z</dcterms:created>
  <dcterms:modified xsi:type="dcterms:W3CDTF">2024-04-20T19:28:00Z</dcterms:modified>
</cp:coreProperties>
</file>